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B3B79">
        <w:rPr>
          <w:rFonts w:cs="Arial"/>
          <w:b/>
          <w:caps/>
          <w:sz w:val="28"/>
          <w:szCs w:val="28"/>
        </w:rPr>
        <w:t>1531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B3B7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B3B79">
              <w:rPr>
                <w:rFonts w:cs="Arial"/>
                <w:sz w:val="20"/>
                <w:szCs w:val="20"/>
              </w:rPr>
              <w:t>Poda das raízes de árvore existente defronte do nº 16 da Rua Francisco Afonso Cabrillana, no Jardim Altos de Sant'Anna I.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2B3B79">
        <w:rPr>
          <w:rFonts w:cs="Arial"/>
        </w:rPr>
        <w:t>,</w:t>
      </w:r>
      <w:r w:rsidRPr="001840AD">
        <w:rPr>
          <w:rFonts w:cs="Arial"/>
        </w:rPr>
        <w:t xml:space="preserve"> </w:t>
      </w:r>
      <w:r w:rsidR="002B3B79" w:rsidRPr="002B3B79">
        <w:rPr>
          <w:rFonts w:cs="Arial"/>
        </w:rPr>
        <w:t xml:space="preserve">no sentido de alcançar a eficiência dos </w:t>
      </w:r>
      <w:r w:rsidR="002B3B79">
        <w:rPr>
          <w:rFonts w:cs="Arial"/>
        </w:rPr>
        <w:t xml:space="preserve">serviços Municipais, seja acionada a Secretaria de </w:t>
      </w:r>
      <w:r w:rsidR="002B3B79" w:rsidRPr="002B3B79">
        <w:rPr>
          <w:rFonts w:cs="Arial"/>
        </w:rPr>
        <w:t>Meio Ambiente</w:t>
      </w:r>
      <w:r w:rsidR="001C7A18">
        <w:rPr>
          <w:rFonts w:cs="Arial"/>
        </w:rPr>
        <w:t xml:space="preserve"> visando</w:t>
      </w:r>
      <w:r w:rsidR="00691975">
        <w:rPr>
          <w:rFonts w:cs="Arial"/>
        </w:rPr>
        <w:t xml:space="preserve"> </w:t>
      </w:r>
      <w:r w:rsidR="002B3B79">
        <w:rPr>
          <w:rFonts w:cs="Arial"/>
        </w:rPr>
        <w:t xml:space="preserve">à </w:t>
      </w:r>
      <w:r w:rsidR="002B3B79" w:rsidRPr="002B3B79">
        <w:rPr>
          <w:rFonts w:cs="Arial"/>
        </w:rPr>
        <w:t xml:space="preserve">poda </w:t>
      </w:r>
      <w:r w:rsidR="002B3B79" w:rsidRPr="002B3B79">
        <w:rPr>
          <w:rFonts w:cs="Arial"/>
        </w:rPr>
        <w:t>URGENTE</w:t>
      </w:r>
      <w:r w:rsidR="002B3B79" w:rsidRPr="002B3B79">
        <w:rPr>
          <w:rFonts w:cs="Arial"/>
        </w:rPr>
        <w:t xml:space="preserve"> das raízes de árvore existente defronte do nº 16 da Rua Francisco Afonso Cabrillana, no Jardim Altos de Sant'Anna I.</w:t>
      </w:r>
    </w:p>
    <w:p w:rsidR="002B0D59" w:rsidRDefault="002B3B79" w:rsidP="002B0D5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Ressaltamos que o calçamento foi d</w:t>
      </w:r>
      <w:r w:rsidRPr="002B3B79">
        <w:rPr>
          <w:rFonts w:cs="Arial"/>
        </w:rPr>
        <w:t>estruído e a residência</w:t>
      </w:r>
      <w:r>
        <w:rPr>
          <w:rFonts w:cs="Arial"/>
        </w:rPr>
        <w:t xml:space="preserve"> </w:t>
      </w:r>
      <w:r w:rsidRPr="002B3B79">
        <w:rPr>
          <w:rFonts w:cs="Arial"/>
        </w:rPr>
        <w:t>local está sendo comprometida, bem como os pedestres que por ali passam.</w:t>
      </w:r>
    </w:p>
    <w:p w:rsidR="002B0D59" w:rsidRDefault="002B3B79" w:rsidP="002B0D5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2B3B79">
        <w:rPr>
          <w:rFonts w:cs="Arial"/>
        </w:rPr>
        <w:t xml:space="preserve">Dada a importância da presente </w:t>
      </w:r>
      <w:r w:rsidRPr="002B3B79">
        <w:rPr>
          <w:rFonts w:cs="Arial"/>
          <w:b/>
          <w:u w:val="single"/>
        </w:rPr>
        <w:t>indicação</w:t>
      </w:r>
      <w:r w:rsidRPr="002B3B79">
        <w:rPr>
          <w:rFonts w:cs="Arial"/>
        </w:rPr>
        <w:t xml:space="preserve">, conta o signatário com o acolhimento do Senhor Prefeito. </w:t>
      </w:r>
    </w:p>
    <w:p w:rsidR="002B3B79" w:rsidRDefault="002B0D59" w:rsidP="002B0D5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Por fim, n</w:t>
      </w:r>
      <w:r w:rsidR="002B3B79" w:rsidRPr="002B3B79">
        <w:rPr>
          <w:rFonts w:cs="Arial"/>
        </w:rPr>
        <w:t>a certeza de recebermos especial atenção ao indicado, subscrevemos agradecidos.</w:t>
      </w:r>
      <w:r w:rsidR="002B3B79" w:rsidRPr="002B3B79">
        <w:rPr>
          <w:rFonts w:cs="Arial"/>
        </w:rPr>
        <w:t xml:space="preserve"> </w:t>
      </w:r>
    </w:p>
    <w:p w:rsidR="00691975" w:rsidRDefault="003A77BE" w:rsidP="002B3B7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1840AD">
        <w:rPr>
          <w:rFonts w:cs="Arial"/>
        </w:rPr>
        <w:t xml:space="preserve">Sala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B3B79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3B79" w:rsidRPr="005D429C" w:rsidRDefault="002B3B79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2B3B79" w:rsidRPr="005D429C" w:rsidRDefault="002B3B79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14F" w:rsidRDefault="0067114F">
      <w:r>
        <w:separator/>
      </w:r>
    </w:p>
  </w:endnote>
  <w:endnote w:type="continuationSeparator" w:id="0">
    <w:p w:rsidR="0067114F" w:rsidRDefault="00671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14F" w:rsidRDefault="0067114F">
      <w:r>
        <w:separator/>
      </w:r>
    </w:p>
  </w:footnote>
  <w:footnote w:type="continuationSeparator" w:id="0">
    <w:p w:rsidR="0067114F" w:rsidRDefault="00671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B0D59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74F7E"/>
    <w:rsid w:val="002A63FE"/>
    <w:rsid w:val="002A7434"/>
    <w:rsid w:val="002B0D59"/>
    <w:rsid w:val="002B3B79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114F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ADD73-60DE-4C1A-B915-E53855D3B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134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2021-05-31T12:03:00Z</dcterms:created>
  <dcterms:modified xsi:type="dcterms:W3CDTF">2021-05-31T12:08:00Z</dcterms:modified>
</cp:coreProperties>
</file>